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99880B" w14:textId="77777777" w:rsidR="00D937BC" w:rsidRDefault="00D937BC" w:rsidP="004125A7">
      <w:pPr>
        <w:rPr>
          <w:rFonts w:ascii="Verdana" w:eastAsia="Calibri" w:hAnsi="Verdana"/>
          <w:b/>
          <w:bCs/>
          <w:sz w:val="28"/>
          <w:szCs w:val="28"/>
        </w:rPr>
      </w:pPr>
    </w:p>
    <w:tbl>
      <w:tblPr>
        <w:tblStyle w:val="Tabellrutenett"/>
        <w:tblpPr w:leftFromText="142" w:rightFromText="142" w:topFromText="1985" w:bottomFromText="425" w:vertAnchor="page" w:horzAnchor="margin" w:tblpY="1986"/>
        <w:tblOverlap w:val="never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bottom w:w="142" w:type="dxa"/>
          <w:right w:w="0" w:type="dxa"/>
        </w:tblCellMar>
        <w:tblLook w:val="01C0" w:firstRow="0" w:lastRow="1" w:firstColumn="1" w:lastColumn="1" w:noHBand="0" w:noVBand="0"/>
        <w:tblCaption w:val="Dokumentinformasjon"/>
        <w:tblDescription w:val="En tabell for informasjon om til, fra, kopi til osv. "/>
      </w:tblPr>
      <w:tblGrid>
        <w:gridCol w:w="9217"/>
      </w:tblGrid>
      <w:tr w:rsidR="00CA465C" w:rsidRPr="009B315E" w14:paraId="24DD9558" w14:textId="77777777" w:rsidTr="00521B71">
        <w:trPr>
          <w:trHeight w:val="20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auto"/>
          </w:tcPr>
          <w:p w14:paraId="0504D149" w14:textId="4930EF4E" w:rsidR="00CA465C" w:rsidRPr="00CB3292" w:rsidRDefault="00CA465C" w:rsidP="00521B71">
            <w:pPr>
              <w:pStyle w:val="vrigDokumenttypePolitiet"/>
              <w:framePr w:hSpace="0" w:vSpace="0" w:wrap="auto" w:vAnchor="margin" w:hAnchor="text" w:yAlign="inline"/>
              <w:spacing w:before="240"/>
              <w:suppressOverlap w:val="0"/>
              <w:rPr>
                <w:b/>
                <w:sz w:val="30"/>
                <w:szCs w:val="30"/>
              </w:rPr>
            </w:pPr>
            <w:bookmarkStart w:id="0" w:name="_Hlk200619698"/>
            <w:r w:rsidRPr="00CB3292">
              <w:rPr>
                <w:rStyle w:val="Sterk"/>
                <w:sz w:val="30"/>
                <w:szCs w:val="30"/>
              </w:rPr>
              <w:t xml:space="preserve">Vedlegg </w:t>
            </w:r>
            <w:r w:rsidR="00CB3292" w:rsidRPr="00CB3292">
              <w:rPr>
                <w:rStyle w:val="Sterk"/>
                <w:sz w:val="30"/>
                <w:szCs w:val="30"/>
              </w:rPr>
              <w:t>D</w:t>
            </w:r>
            <w:r w:rsidRPr="00CB3292">
              <w:rPr>
                <w:sz w:val="30"/>
                <w:szCs w:val="30"/>
              </w:rPr>
              <w:t>:</w:t>
            </w:r>
            <w:r w:rsidRPr="00CB3292">
              <w:rPr>
                <w:b/>
                <w:bCs/>
                <w:sz w:val="30"/>
                <w:szCs w:val="30"/>
              </w:rPr>
              <w:t xml:space="preserve"> Skjema - sporbarhet i forsyningskjeden</w:t>
            </w:r>
            <w:bookmarkEnd w:id="0"/>
          </w:p>
        </w:tc>
      </w:tr>
      <w:tr w:rsidR="00CA465C" w:rsidRPr="009B315E" w14:paraId="010CA5C0" w14:textId="77777777" w:rsidTr="00521B71">
        <w:trPr>
          <w:trHeight w:val="20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</w:tcPr>
          <w:p w14:paraId="63B710CE" w14:textId="2A26D326" w:rsidR="00CA465C" w:rsidRPr="00CB3292" w:rsidRDefault="00CB3292" w:rsidP="00521B71">
            <w:pPr>
              <w:spacing w:before="240"/>
            </w:pPr>
            <w:r w:rsidRPr="00CB3292">
              <w:rPr>
                <w:rStyle w:val="Sterk"/>
              </w:rPr>
              <w:t>Distinksjoner og tilbehør</w:t>
            </w:r>
            <w:r w:rsidR="00CA465C" w:rsidRPr="00CB3292">
              <w:rPr>
                <w:rStyle w:val="Sterk"/>
              </w:rPr>
              <w:t xml:space="preserve">, saksnummer </w:t>
            </w:r>
            <w:r w:rsidRPr="00CB3292">
              <w:rPr>
                <w:rStyle w:val="Sterk"/>
              </w:rPr>
              <w:t>25/259135</w:t>
            </w:r>
          </w:p>
        </w:tc>
      </w:tr>
    </w:tbl>
    <w:tbl>
      <w:tblPr>
        <w:tblpPr w:leftFromText="141" w:rightFromText="141" w:vertAnchor="text" w:horzAnchor="margin" w:tblpY="219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  <w:tblCaption w:val="Dokumentinformasjon"/>
        <w:tblDescription w:val="En tabell for informasjon om til, fra, kopi til osv. "/>
      </w:tblPr>
      <w:tblGrid>
        <w:gridCol w:w="2905"/>
        <w:gridCol w:w="6305"/>
      </w:tblGrid>
      <w:tr w:rsidR="00CA465C" w:rsidRPr="000B5B1F" w14:paraId="6873A91D" w14:textId="77777777" w:rsidTr="00521B71">
        <w:tc>
          <w:tcPr>
            <w:tcW w:w="2905" w:type="dxa"/>
            <w:shd w:val="clear" w:color="auto" w:fill="auto"/>
          </w:tcPr>
          <w:p w14:paraId="5D3F7457" w14:textId="77777777" w:rsidR="00CA465C" w:rsidRPr="000B5B1F" w:rsidRDefault="00CA465C" w:rsidP="00521B71">
            <w:pPr>
              <w:pStyle w:val="TabelloverskriftPolitiet"/>
            </w:pPr>
            <w:r w:rsidRPr="002373E5">
              <w:t>Leverandørens navn:</w:t>
            </w:r>
          </w:p>
        </w:tc>
        <w:tc>
          <w:tcPr>
            <w:tcW w:w="6305" w:type="dxa"/>
          </w:tcPr>
          <w:p w14:paraId="665F1348" w14:textId="77777777" w:rsidR="00CA465C" w:rsidRPr="000B5B1F" w:rsidRDefault="00CA465C" w:rsidP="00521B71">
            <w:pPr>
              <w:pStyle w:val="TabelltekstPolitiet"/>
            </w:pPr>
            <w:r w:rsidRPr="002373E5">
              <w:rPr>
                <w:highlight w:val="lightGray"/>
              </w:rPr>
              <w:t>xxx</w:t>
            </w:r>
          </w:p>
        </w:tc>
      </w:tr>
    </w:tbl>
    <w:p w14:paraId="382BB652" w14:textId="77777777" w:rsidR="00CA465C" w:rsidRDefault="00CA465C" w:rsidP="00CA465C">
      <w:pPr>
        <w:spacing w:before="150"/>
      </w:pPr>
    </w:p>
    <w:p w14:paraId="7FFE3A22" w14:textId="77777777" w:rsidR="00CA465C" w:rsidRDefault="00CA465C" w:rsidP="004125A7">
      <w:pPr>
        <w:rPr>
          <w:rStyle w:val="Sterk"/>
          <w:sz w:val="30"/>
          <w:szCs w:val="30"/>
          <w:highlight w:val="yellow"/>
        </w:rPr>
      </w:pPr>
    </w:p>
    <w:p w14:paraId="57091C17" w14:textId="77777777" w:rsidR="004125A7" w:rsidRPr="000C2E96" w:rsidRDefault="004125A7">
      <w:pPr>
        <w:textAlignment w:val="auto"/>
        <w:rPr>
          <w:rFonts w:ascii="Verdana" w:hAnsi="Verdana"/>
          <w:sz w:val="20"/>
        </w:rPr>
      </w:pPr>
    </w:p>
    <w:p w14:paraId="1387945F" w14:textId="77777777" w:rsidR="00B721F0" w:rsidRDefault="004125A7">
      <w:pPr>
        <w:textAlignment w:val="auto"/>
        <w:rPr>
          <w:rFonts w:ascii="Verdana" w:hAnsi="Verdana"/>
          <w:sz w:val="20"/>
        </w:rPr>
      </w:pPr>
      <w:r w:rsidRPr="000C2E96">
        <w:rPr>
          <w:rFonts w:ascii="Verdana" w:hAnsi="Verdana"/>
          <w:sz w:val="20"/>
        </w:rPr>
        <w:t>Leverandøren skal fylle ut tabellen under for å dokumentere sin forsyningskjede for følgende produkter:</w:t>
      </w:r>
    </w:p>
    <w:p w14:paraId="5353B735" w14:textId="77777777" w:rsidR="000C2E96" w:rsidRPr="000C2E96" w:rsidRDefault="000C2E96">
      <w:pPr>
        <w:textAlignment w:val="auto"/>
        <w:rPr>
          <w:rFonts w:ascii="Verdana" w:hAnsi="Verdana"/>
          <w:sz w:val="20"/>
        </w:rPr>
      </w:pPr>
    </w:p>
    <w:p w14:paraId="4DA85D05" w14:textId="77777777" w:rsidR="004125A7" w:rsidRPr="000C2E96" w:rsidRDefault="004125A7">
      <w:pPr>
        <w:textAlignment w:val="auto"/>
        <w:rPr>
          <w:rFonts w:ascii="Verdana" w:hAnsi="Verdana"/>
          <w:b/>
          <w:bCs/>
          <w:sz w:val="20"/>
        </w:rPr>
      </w:pPr>
    </w:p>
    <w:tbl>
      <w:tblPr>
        <w:tblW w:w="10347" w:type="dxa"/>
        <w:tblInd w:w="-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2410"/>
        <w:gridCol w:w="2408"/>
        <w:gridCol w:w="2411"/>
      </w:tblGrid>
      <w:tr w:rsidR="00CB3292" w:rsidRPr="008F2EEE" w14:paraId="362A9F35" w14:textId="77777777" w:rsidTr="00CB3292">
        <w:tc>
          <w:tcPr>
            <w:tcW w:w="3118" w:type="dxa"/>
            <w:shd w:val="clear" w:color="auto" w:fill="auto"/>
          </w:tcPr>
          <w:p w14:paraId="4F0570D1" w14:textId="4009D0C1" w:rsidR="00CB3292" w:rsidRPr="00CA465C" w:rsidRDefault="00CB3292">
            <w:pPr>
              <w:textAlignment w:val="auto"/>
              <w:rPr>
                <w:rFonts w:ascii="Verdana" w:hAnsi="Verdana"/>
                <w:b/>
                <w:bCs/>
                <w:sz w:val="20"/>
              </w:rPr>
            </w:pPr>
            <w:bookmarkStart w:id="1" w:name="_GoBack"/>
            <w:bookmarkEnd w:id="1"/>
          </w:p>
        </w:tc>
        <w:tc>
          <w:tcPr>
            <w:tcW w:w="2410" w:type="dxa"/>
            <w:shd w:val="clear" w:color="auto" w:fill="auto"/>
          </w:tcPr>
          <w:p w14:paraId="1EC5E043" w14:textId="4977BF86" w:rsidR="00CB3292" w:rsidRPr="00FE1EC6" w:rsidRDefault="00FE1EC6">
            <w:pPr>
              <w:textAlignment w:val="auto"/>
              <w:rPr>
                <w:rFonts w:ascii="Verdana" w:hAnsi="Verdana"/>
                <w:b/>
                <w:bCs/>
                <w:sz w:val="20"/>
                <w:highlight w:val="lightGray"/>
                <w:lang w:val="fr-FR"/>
              </w:rPr>
            </w:pPr>
            <w:r w:rsidRPr="00FE1EC6">
              <w:rPr>
                <w:rFonts w:ascii="Verdana" w:hAnsi="Verdana"/>
                <w:b/>
                <w:bCs/>
                <w:sz w:val="20"/>
                <w:lang w:val="fr-FR"/>
              </w:rPr>
              <w:t>6.50</w:t>
            </w:r>
            <w:r w:rsidR="008F2EEE">
              <w:rPr>
                <w:rFonts w:ascii="Verdana" w:hAnsi="Verdana"/>
                <w:b/>
                <w:bCs/>
                <w:sz w:val="20"/>
                <w:lang w:val="fr-FR"/>
              </w:rPr>
              <w:t>.</w:t>
            </w:r>
            <w:r w:rsidRPr="00FE1EC6">
              <w:rPr>
                <w:rFonts w:ascii="Verdana" w:hAnsi="Verdana"/>
                <w:b/>
                <w:bCs/>
                <w:sz w:val="20"/>
                <w:lang w:val="fr-FR"/>
              </w:rPr>
              <w:t xml:space="preserve"> </w:t>
            </w:r>
            <w:proofErr w:type="spellStart"/>
            <w:r w:rsidRPr="00FE1EC6">
              <w:rPr>
                <w:rFonts w:ascii="Verdana" w:hAnsi="Verdana"/>
                <w:b/>
                <w:bCs/>
                <w:sz w:val="20"/>
                <w:lang w:val="fr-FR"/>
              </w:rPr>
              <w:t>Eupalette</w:t>
            </w:r>
            <w:proofErr w:type="spellEnd"/>
            <w:r w:rsidRPr="00FE1EC6">
              <w:rPr>
                <w:rFonts w:ascii="Verdana" w:hAnsi="Verdana"/>
                <w:b/>
                <w:bCs/>
                <w:sz w:val="20"/>
                <w:lang w:val="fr-FR"/>
              </w:rPr>
              <w:t xml:space="preserve"> </w:t>
            </w:r>
            <w:proofErr w:type="spellStart"/>
            <w:r w:rsidRPr="00FE1EC6">
              <w:rPr>
                <w:rFonts w:ascii="Verdana" w:hAnsi="Verdana"/>
                <w:b/>
                <w:bCs/>
                <w:sz w:val="20"/>
                <w:lang w:val="fr-FR"/>
              </w:rPr>
              <w:t>slider</w:t>
            </w:r>
            <w:proofErr w:type="spellEnd"/>
          </w:p>
        </w:tc>
        <w:tc>
          <w:tcPr>
            <w:tcW w:w="2408" w:type="dxa"/>
          </w:tcPr>
          <w:p w14:paraId="0D7FDAC7" w14:textId="66658736" w:rsidR="00CB3292" w:rsidRPr="00FE1EC6" w:rsidRDefault="00FE1EC6">
            <w:pPr>
              <w:textAlignment w:val="auto"/>
              <w:rPr>
                <w:rFonts w:ascii="Verdana" w:hAnsi="Verdana"/>
                <w:b/>
                <w:bCs/>
                <w:sz w:val="20"/>
                <w:highlight w:val="lightGray"/>
                <w:lang w:val="en-US"/>
              </w:rPr>
            </w:pPr>
            <w:r w:rsidRPr="00FE1EC6">
              <w:rPr>
                <w:rFonts w:ascii="Verdana" w:hAnsi="Verdana"/>
                <w:b/>
                <w:bCs/>
                <w:sz w:val="20"/>
                <w:lang w:val="en-US"/>
              </w:rPr>
              <w:t>M3.4</w:t>
            </w:r>
            <w:r>
              <w:rPr>
                <w:rFonts w:ascii="Verdana" w:hAnsi="Verdana"/>
                <w:b/>
                <w:bCs/>
                <w:sz w:val="20"/>
                <w:lang w:val="en-US"/>
              </w:rPr>
              <w:t>.</w:t>
            </w:r>
            <w:r w:rsidRPr="00FE1EC6">
              <w:rPr>
                <w:rFonts w:ascii="Verdana" w:hAnsi="Verdana"/>
                <w:b/>
                <w:bCs/>
                <w:sz w:val="20"/>
                <w:lang w:val="en-US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lang w:val="en-US"/>
              </w:rPr>
              <w:t>B</w:t>
            </w:r>
            <w:r w:rsidRPr="00FE1EC6">
              <w:rPr>
                <w:rFonts w:ascii="Verdana" w:hAnsi="Verdana"/>
                <w:b/>
                <w:bCs/>
                <w:sz w:val="20"/>
                <w:lang w:val="en-US"/>
              </w:rPr>
              <w:t>utton, 23 mm</w:t>
            </w:r>
          </w:p>
        </w:tc>
        <w:tc>
          <w:tcPr>
            <w:tcW w:w="2411" w:type="dxa"/>
            <w:shd w:val="clear" w:color="auto" w:fill="auto"/>
          </w:tcPr>
          <w:p w14:paraId="2839381E" w14:textId="5CA44ECE" w:rsidR="00CB3292" w:rsidRPr="00FE1EC6" w:rsidRDefault="00FE1EC6">
            <w:pPr>
              <w:textAlignment w:val="auto"/>
              <w:rPr>
                <w:rFonts w:ascii="Verdana" w:hAnsi="Verdana"/>
                <w:b/>
                <w:bCs/>
                <w:sz w:val="20"/>
                <w:highlight w:val="lightGray"/>
                <w:lang w:val="en-US"/>
              </w:rPr>
            </w:pPr>
            <w:r w:rsidRPr="00FE1EC6">
              <w:rPr>
                <w:rFonts w:ascii="Verdana" w:hAnsi="Verdana"/>
                <w:b/>
                <w:bCs/>
                <w:sz w:val="20"/>
                <w:lang w:val="en-US"/>
              </w:rPr>
              <w:t>B1.1</w:t>
            </w:r>
            <w:r>
              <w:rPr>
                <w:rFonts w:ascii="Verdana" w:hAnsi="Verdana"/>
                <w:b/>
                <w:bCs/>
                <w:sz w:val="20"/>
                <w:lang w:val="en-US"/>
              </w:rPr>
              <w:t>.</w:t>
            </w:r>
            <w:r w:rsidRPr="00FE1EC6">
              <w:rPr>
                <w:rFonts w:ascii="Verdana" w:hAnsi="Verdana"/>
                <w:b/>
                <w:bCs/>
                <w:sz w:val="20"/>
                <w:lang w:val="en-US"/>
              </w:rPr>
              <w:t xml:space="preserve"> Belt without buckle</w:t>
            </w:r>
            <w:r>
              <w:rPr>
                <w:rFonts w:ascii="Verdana" w:hAnsi="Verdana"/>
                <w:b/>
                <w:bCs/>
                <w:sz w:val="20"/>
                <w:lang w:val="en-US"/>
              </w:rPr>
              <w:t xml:space="preserve"> </w:t>
            </w:r>
          </w:p>
        </w:tc>
      </w:tr>
      <w:tr w:rsidR="00CB3292" w:rsidRPr="000C2E96" w14:paraId="5034B3CA" w14:textId="77777777" w:rsidTr="00CB3292">
        <w:trPr>
          <w:trHeight w:val="579"/>
        </w:trPr>
        <w:tc>
          <w:tcPr>
            <w:tcW w:w="3118" w:type="dxa"/>
          </w:tcPr>
          <w:p w14:paraId="1C2A7299" w14:textId="77777777" w:rsidR="00CB3292" w:rsidRPr="00FE1EC6" w:rsidRDefault="00CB3292" w:rsidP="000C2E96">
            <w:pPr>
              <w:rPr>
                <w:rFonts w:ascii="Verdana" w:hAnsi="Verdana"/>
                <w:sz w:val="20"/>
                <w:lang w:val="en-US"/>
              </w:rPr>
            </w:pPr>
          </w:p>
          <w:p w14:paraId="237B0FDB" w14:textId="77777777" w:rsidR="00CB3292" w:rsidRPr="00FE1EC6" w:rsidRDefault="00CB3292" w:rsidP="000C2E96">
            <w:pPr>
              <w:rPr>
                <w:rFonts w:ascii="Verdana" w:hAnsi="Verdana"/>
                <w:sz w:val="20"/>
                <w:lang w:val="en-US"/>
              </w:rPr>
            </w:pPr>
          </w:p>
          <w:p w14:paraId="431C07D8" w14:textId="77777777" w:rsidR="00CB3292" w:rsidRDefault="00CB3292" w:rsidP="000C2E96">
            <w:pPr>
              <w:rPr>
                <w:rFonts w:ascii="Verdana" w:hAnsi="Verdana"/>
                <w:sz w:val="20"/>
              </w:rPr>
            </w:pPr>
            <w:r w:rsidRPr="000C2E96">
              <w:rPr>
                <w:rFonts w:ascii="Verdana" w:hAnsi="Verdana"/>
                <w:sz w:val="20"/>
              </w:rPr>
              <w:t>Oppgi land for produksjon og ferdigstilling av produktet.</w:t>
            </w:r>
          </w:p>
          <w:p w14:paraId="2565C7A8" w14:textId="77777777" w:rsidR="00CB3292" w:rsidRDefault="00CB3292" w:rsidP="000C2E96">
            <w:pPr>
              <w:rPr>
                <w:rFonts w:ascii="Verdana" w:hAnsi="Verdana"/>
                <w:sz w:val="20"/>
              </w:rPr>
            </w:pPr>
          </w:p>
          <w:p w14:paraId="4CA937DF" w14:textId="77777777" w:rsidR="00CB3292" w:rsidRPr="000C2E96" w:rsidRDefault="00CB3292" w:rsidP="000C2E96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Oppgi navn på produsent(er).</w:t>
            </w:r>
          </w:p>
          <w:p w14:paraId="12D13690" w14:textId="77777777" w:rsidR="00CB3292" w:rsidRPr="000C2E96" w:rsidRDefault="00CB3292" w:rsidP="000C2E96">
            <w:pPr>
              <w:rPr>
                <w:rFonts w:ascii="Verdana" w:hAnsi="Verdana"/>
                <w:sz w:val="20"/>
              </w:rPr>
            </w:pPr>
          </w:p>
          <w:p w14:paraId="7F26EFE6" w14:textId="77777777" w:rsidR="00CB3292" w:rsidRPr="000C2E96" w:rsidRDefault="00CB3292" w:rsidP="000C2E96">
            <w:pPr>
              <w:rPr>
                <w:rFonts w:ascii="Verdana" w:hAnsi="Verdana"/>
                <w:sz w:val="20"/>
              </w:rPr>
            </w:pPr>
          </w:p>
        </w:tc>
        <w:tc>
          <w:tcPr>
            <w:tcW w:w="2410" w:type="dxa"/>
          </w:tcPr>
          <w:p w14:paraId="13CE5699" w14:textId="77777777" w:rsidR="00CB3292" w:rsidRPr="00570536" w:rsidRDefault="00CB3292" w:rsidP="000C2E96">
            <w:pPr>
              <w:rPr>
                <w:b/>
              </w:rPr>
            </w:pPr>
          </w:p>
        </w:tc>
        <w:tc>
          <w:tcPr>
            <w:tcW w:w="2408" w:type="dxa"/>
          </w:tcPr>
          <w:p w14:paraId="6D24ACEF" w14:textId="77777777" w:rsidR="00CB3292" w:rsidRPr="00570536" w:rsidRDefault="00CB3292" w:rsidP="000C2E96">
            <w:pPr>
              <w:rPr>
                <w:b/>
              </w:rPr>
            </w:pPr>
          </w:p>
        </w:tc>
        <w:tc>
          <w:tcPr>
            <w:tcW w:w="2411" w:type="dxa"/>
          </w:tcPr>
          <w:p w14:paraId="6DDCF1CA" w14:textId="7CF8BAD6" w:rsidR="00CB3292" w:rsidRPr="00570536" w:rsidRDefault="00CB3292" w:rsidP="000C2E96">
            <w:pPr>
              <w:rPr>
                <w:b/>
              </w:rPr>
            </w:pPr>
          </w:p>
        </w:tc>
      </w:tr>
      <w:tr w:rsidR="00CB3292" w:rsidRPr="000C2E96" w14:paraId="4E28B7A2" w14:textId="77777777" w:rsidTr="00CB3292">
        <w:tc>
          <w:tcPr>
            <w:tcW w:w="3118" w:type="dxa"/>
          </w:tcPr>
          <w:p w14:paraId="01034EA3" w14:textId="77777777" w:rsidR="00CB3292" w:rsidRDefault="00CB3292" w:rsidP="000C2E96">
            <w:pPr>
              <w:rPr>
                <w:bCs/>
              </w:rPr>
            </w:pPr>
          </w:p>
          <w:p w14:paraId="79D7C531" w14:textId="6630D164" w:rsidR="00CB3292" w:rsidRPr="00CB3292" w:rsidRDefault="00CB3292" w:rsidP="000C2E96">
            <w:pPr>
              <w:rPr>
                <w:rFonts w:ascii="Verdana" w:hAnsi="Verdana"/>
                <w:sz w:val="20"/>
              </w:rPr>
            </w:pPr>
            <w:r w:rsidRPr="00CB3292">
              <w:rPr>
                <w:rFonts w:ascii="Verdana" w:hAnsi="Verdana"/>
                <w:sz w:val="20"/>
              </w:rPr>
              <w:t>Oppgi land for produksjon av</w:t>
            </w:r>
            <w:r>
              <w:rPr>
                <w:rFonts w:ascii="Verdana" w:hAnsi="Verdana"/>
                <w:sz w:val="20"/>
              </w:rPr>
              <w:t xml:space="preserve"> </w:t>
            </w:r>
            <w:proofErr w:type="spellStart"/>
            <w:r w:rsidRPr="00CB3292">
              <w:rPr>
                <w:rFonts w:ascii="Verdana" w:hAnsi="Verdana"/>
                <w:sz w:val="20"/>
              </w:rPr>
              <w:t>hovedtekstilet</w:t>
            </w:r>
            <w:proofErr w:type="spellEnd"/>
            <w:r w:rsidRPr="00CB3292">
              <w:rPr>
                <w:rFonts w:ascii="Verdana" w:hAnsi="Verdana"/>
                <w:sz w:val="20"/>
              </w:rPr>
              <w:t>/råmaterialet.</w:t>
            </w:r>
          </w:p>
          <w:p w14:paraId="41B2F96A" w14:textId="77777777" w:rsidR="00CB3292" w:rsidRPr="00CB3292" w:rsidRDefault="00CB3292" w:rsidP="000C2E96">
            <w:pPr>
              <w:rPr>
                <w:rFonts w:ascii="Verdana" w:hAnsi="Verdana"/>
                <w:sz w:val="20"/>
              </w:rPr>
            </w:pPr>
          </w:p>
          <w:p w14:paraId="0A171E52" w14:textId="77777777" w:rsidR="00CB3292" w:rsidRPr="00CB3292" w:rsidRDefault="00CB3292" w:rsidP="000C2E96">
            <w:pPr>
              <w:rPr>
                <w:rFonts w:ascii="Verdana" w:hAnsi="Verdana"/>
                <w:sz w:val="20"/>
              </w:rPr>
            </w:pPr>
            <w:r w:rsidRPr="00CB3292">
              <w:rPr>
                <w:rFonts w:ascii="Verdana" w:hAnsi="Verdana"/>
                <w:sz w:val="20"/>
              </w:rPr>
              <w:t>Oppgi navn på produsent(er).</w:t>
            </w:r>
          </w:p>
          <w:p w14:paraId="33F2D5DB" w14:textId="77777777" w:rsidR="00CB3292" w:rsidRPr="000C2E96" w:rsidRDefault="00CB3292" w:rsidP="000C2E96">
            <w:pPr>
              <w:rPr>
                <w:bCs/>
              </w:rPr>
            </w:pPr>
          </w:p>
        </w:tc>
        <w:tc>
          <w:tcPr>
            <w:tcW w:w="2410" w:type="dxa"/>
          </w:tcPr>
          <w:p w14:paraId="0602F087" w14:textId="77777777" w:rsidR="00CB3292" w:rsidRPr="00570536" w:rsidRDefault="00CB3292" w:rsidP="000C2E96">
            <w:pPr>
              <w:rPr>
                <w:b/>
              </w:rPr>
            </w:pPr>
          </w:p>
        </w:tc>
        <w:tc>
          <w:tcPr>
            <w:tcW w:w="2408" w:type="dxa"/>
          </w:tcPr>
          <w:p w14:paraId="513572B5" w14:textId="77777777" w:rsidR="00CB3292" w:rsidRPr="00570536" w:rsidRDefault="00CB3292" w:rsidP="000C2E96">
            <w:pPr>
              <w:rPr>
                <w:b/>
                <w:bCs/>
              </w:rPr>
            </w:pPr>
          </w:p>
        </w:tc>
        <w:tc>
          <w:tcPr>
            <w:tcW w:w="2411" w:type="dxa"/>
          </w:tcPr>
          <w:p w14:paraId="39D226D6" w14:textId="330B3D25" w:rsidR="00CB3292" w:rsidRPr="00570536" w:rsidRDefault="00CB3292" w:rsidP="000C2E96">
            <w:pPr>
              <w:rPr>
                <w:b/>
                <w:bCs/>
              </w:rPr>
            </w:pPr>
          </w:p>
        </w:tc>
      </w:tr>
    </w:tbl>
    <w:p w14:paraId="0B199E2B" w14:textId="77777777" w:rsidR="00673B5B" w:rsidRPr="000C2E96" w:rsidRDefault="00673B5B" w:rsidP="000C2E96">
      <w:pPr>
        <w:rPr>
          <w:b/>
          <w:bCs/>
        </w:rPr>
      </w:pPr>
    </w:p>
    <w:p w14:paraId="70D582B4" w14:textId="77777777" w:rsidR="00F25948" w:rsidRPr="000C2E96" w:rsidRDefault="00F25948" w:rsidP="000C2E96">
      <w:pPr>
        <w:rPr>
          <w:b/>
          <w:bCs/>
        </w:rPr>
      </w:pPr>
    </w:p>
    <w:sectPr w:rsidR="00F25948" w:rsidRPr="000C2E96" w:rsidSect="00D937BC">
      <w:headerReference w:type="default" r:id="rId7"/>
      <w:footerReference w:type="default" r:id="rId8"/>
      <w:pgSz w:w="11906" w:h="16838"/>
      <w:pgMar w:top="1417" w:right="1274" w:bottom="851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4F8D4" w14:textId="77777777" w:rsidR="00EA179A" w:rsidRDefault="00EA179A">
      <w:r>
        <w:separator/>
      </w:r>
    </w:p>
  </w:endnote>
  <w:endnote w:type="continuationSeparator" w:id="0">
    <w:p w14:paraId="2D36C48B" w14:textId="77777777" w:rsidR="00EA179A" w:rsidRDefault="00EA1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A19C3" w14:textId="77777777" w:rsidR="00CA465C" w:rsidRPr="00CA465C" w:rsidRDefault="00CA465C" w:rsidP="00CA465C">
    <w:pPr>
      <w:pStyle w:val="vriginfotekstPolitiet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C5F7F24" wp14:editId="469D51BC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3E2A9B8" id="Rett linje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Skjema - sporbarhet i forsyningskjeden                                                                                     </w:t>
        </w:r>
        <w:r w:rsidRPr="00D00FB3">
          <w:rPr>
            <w:bCs/>
            <w:szCs w:val="16"/>
          </w:rPr>
          <w:t>Side</w:t>
        </w:r>
        <w:r w:rsidRPr="001B07D8">
          <w:rPr>
            <w:bCs/>
            <w:szCs w:val="16"/>
          </w:rPr>
          <w:t xml:space="preserve"> </w:t>
        </w:r>
        <w:r w:rsidRPr="001B07D8">
          <w:rPr>
            <w:bCs/>
            <w:szCs w:val="16"/>
          </w:rPr>
          <w:fldChar w:fldCharType="begin"/>
        </w:r>
        <w:r w:rsidRPr="001B07D8">
          <w:rPr>
            <w:bCs/>
            <w:szCs w:val="16"/>
          </w:rPr>
          <w:instrText>PAGE   \* MERGEFORMAT</w:instrText>
        </w:r>
        <w:r w:rsidRPr="001B07D8">
          <w:rPr>
            <w:bCs/>
            <w:szCs w:val="16"/>
          </w:rPr>
          <w:fldChar w:fldCharType="separate"/>
        </w:r>
        <w:r>
          <w:rPr>
            <w:bCs/>
            <w:szCs w:val="16"/>
          </w:rPr>
          <w:t>1</w:t>
        </w:r>
        <w:r w:rsidRPr="001B07D8">
          <w:rPr>
            <w:bCs/>
            <w:szCs w:val="16"/>
          </w:rPr>
          <w:fldChar w:fldCharType="end"/>
        </w:r>
      </w:sdtContent>
    </w:sdt>
    <w:r w:rsidRPr="00D00FB3">
      <w:rPr>
        <w:bCs/>
        <w:szCs w:val="16"/>
      </w:rPr>
      <w:t xml:space="preserve"> av </w:t>
    </w:r>
    <w:r w:rsidRPr="00D00FB3">
      <w:rPr>
        <w:bCs/>
        <w:szCs w:val="16"/>
      </w:rPr>
      <w:fldChar w:fldCharType="begin"/>
    </w:r>
    <w:r w:rsidRPr="00D00FB3">
      <w:rPr>
        <w:bCs/>
        <w:szCs w:val="16"/>
      </w:rPr>
      <w:instrText xml:space="preserve"> NUMPAGES </w:instrText>
    </w:r>
    <w:r w:rsidRPr="00D00FB3">
      <w:rPr>
        <w:bCs/>
        <w:szCs w:val="16"/>
      </w:rPr>
      <w:fldChar w:fldCharType="separate"/>
    </w:r>
    <w:r>
      <w:rPr>
        <w:bCs/>
        <w:szCs w:val="16"/>
      </w:rPr>
      <w:t>1</w:t>
    </w:r>
    <w:r w:rsidRPr="00D00FB3">
      <w:rPr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6A604" w14:textId="77777777" w:rsidR="00EA179A" w:rsidRDefault="00EA179A">
      <w:r>
        <w:separator/>
      </w:r>
    </w:p>
  </w:footnote>
  <w:footnote w:type="continuationSeparator" w:id="0">
    <w:p w14:paraId="4E0ED6E9" w14:textId="77777777" w:rsidR="00EA179A" w:rsidRDefault="00EA1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3608" w:type="dxa"/>
      <w:tblInd w:w="-34" w:type="dxa"/>
      <w:tblLook w:val="04A0" w:firstRow="1" w:lastRow="0" w:firstColumn="1" w:lastColumn="0" w:noHBand="0" w:noVBand="1"/>
    </w:tblPr>
    <w:tblGrid>
      <w:gridCol w:w="9450"/>
      <w:gridCol w:w="4158"/>
    </w:tblGrid>
    <w:tr w:rsidR="00B721F0" w14:paraId="5E6008A0" w14:textId="77777777" w:rsidTr="004125A7">
      <w:tc>
        <w:tcPr>
          <w:tcW w:w="9450" w:type="dxa"/>
          <w:vAlign w:val="center"/>
        </w:tcPr>
        <w:p w14:paraId="1D6596E1" w14:textId="77777777" w:rsidR="00B721F0" w:rsidRDefault="00943DD2">
          <w:pPr>
            <w:rPr>
              <w:rFonts w:ascii="Verdana" w:eastAsia="Calibri" w:hAnsi="Verdana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7CBB2317" wp14:editId="323E1B06">
                <wp:extent cx="1704975" cy="485775"/>
                <wp:effectExtent l="0" t="0" r="9525" b="9525"/>
                <wp:docPr id="3" name="Bild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4857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58" w:type="dxa"/>
          <w:vAlign w:val="bottom"/>
        </w:tcPr>
        <w:p w14:paraId="5D59F02E" w14:textId="77777777" w:rsidR="00B721F0" w:rsidRDefault="00B721F0">
          <w:pPr>
            <w:jc w:val="right"/>
            <w:rPr>
              <w:rFonts w:ascii="Verdana" w:eastAsia="Calibri" w:hAnsi="Verdana"/>
              <w:sz w:val="16"/>
              <w:szCs w:val="16"/>
            </w:rPr>
          </w:pPr>
        </w:p>
      </w:tc>
    </w:tr>
    <w:tr w:rsidR="00B721F0" w14:paraId="565F12EA" w14:textId="77777777" w:rsidTr="004125A7">
      <w:trPr>
        <w:trHeight w:val="179"/>
      </w:trPr>
      <w:tc>
        <w:tcPr>
          <w:tcW w:w="9450" w:type="dxa"/>
        </w:tcPr>
        <w:p w14:paraId="2537BBE4" w14:textId="77777777" w:rsidR="00B721F0" w:rsidRDefault="00B721F0">
          <w:pPr>
            <w:rPr>
              <w:rFonts w:ascii="Verdana" w:eastAsia="Calibri" w:hAnsi="Verdana"/>
              <w:sz w:val="12"/>
              <w:szCs w:val="12"/>
            </w:rPr>
          </w:pPr>
        </w:p>
      </w:tc>
      <w:tc>
        <w:tcPr>
          <w:tcW w:w="4158" w:type="dxa"/>
          <w:vAlign w:val="bottom"/>
        </w:tcPr>
        <w:p w14:paraId="662FE488" w14:textId="77777777" w:rsidR="00B721F0" w:rsidRDefault="00B721F0">
          <w:pPr>
            <w:jc w:val="right"/>
            <w:rPr>
              <w:rFonts w:ascii="Verdana" w:eastAsia="Calibri" w:hAnsi="Verdana"/>
              <w:sz w:val="16"/>
              <w:szCs w:val="16"/>
            </w:rPr>
          </w:pPr>
        </w:p>
      </w:tc>
    </w:tr>
  </w:tbl>
  <w:p w14:paraId="18658F39" w14:textId="77777777" w:rsidR="00B721F0" w:rsidRDefault="00B721F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B2897"/>
    <w:multiLevelType w:val="hybridMultilevel"/>
    <w:tmpl w:val="BFCA60C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33040A"/>
    <w:multiLevelType w:val="hybridMultilevel"/>
    <w:tmpl w:val="1422A16E"/>
    <w:lvl w:ilvl="0" w:tplc="19981D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81C55"/>
    <w:multiLevelType w:val="hybridMultilevel"/>
    <w:tmpl w:val="50400DD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759B7D25"/>
    <w:multiLevelType w:val="hybridMultilevel"/>
    <w:tmpl w:val="90AA2CC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6772DBA2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Times New Roman" w:eastAsia="Times New Roman" w:hAnsi="Times New Roman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DD2"/>
    <w:rsid w:val="00004297"/>
    <w:rsid w:val="00005915"/>
    <w:rsid w:val="00063E93"/>
    <w:rsid w:val="000B7FD0"/>
    <w:rsid w:val="000C2E96"/>
    <w:rsid w:val="00141D5F"/>
    <w:rsid w:val="001659E8"/>
    <w:rsid w:val="001678D8"/>
    <w:rsid w:val="0020473A"/>
    <w:rsid w:val="00211248"/>
    <w:rsid w:val="00241207"/>
    <w:rsid w:val="00263C69"/>
    <w:rsid w:val="00290BE1"/>
    <w:rsid w:val="002B6C12"/>
    <w:rsid w:val="002C55F6"/>
    <w:rsid w:val="002F10B3"/>
    <w:rsid w:val="00331100"/>
    <w:rsid w:val="00335BBD"/>
    <w:rsid w:val="003437A5"/>
    <w:rsid w:val="003620F9"/>
    <w:rsid w:val="003A29CA"/>
    <w:rsid w:val="003A58A2"/>
    <w:rsid w:val="003E705F"/>
    <w:rsid w:val="004125A7"/>
    <w:rsid w:val="004248B1"/>
    <w:rsid w:val="00475CA0"/>
    <w:rsid w:val="004E0B16"/>
    <w:rsid w:val="00553A0D"/>
    <w:rsid w:val="00570536"/>
    <w:rsid w:val="00575A29"/>
    <w:rsid w:val="005821B8"/>
    <w:rsid w:val="005C1C34"/>
    <w:rsid w:val="005F2793"/>
    <w:rsid w:val="00673B5B"/>
    <w:rsid w:val="006801AF"/>
    <w:rsid w:val="0068125F"/>
    <w:rsid w:val="0068324B"/>
    <w:rsid w:val="006B46B4"/>
    <w:rsid w:val="006E3498"/>
    <w:rsid w:val="00747B5C"/>
    <w:rsid w:val="00760753"/>
    <w:rsid w:val="007663F5"/>
    <w:rsid w:val="00771BA0"/>
    <w:rsid w:val="007D3560"/>
    <w:rsid w:val="00805D4C"/>
    <w:rsid w:val="008F2EEE"/>
    <w:rsid w:val="00943DD2"/>
    <w:rsid w:val="00950CF5"/>
    <w:rsid w:val="00951C62"/>
    <w:rsid w:val="009575CE"/>
    <w:rsid w:val="00957A96"/>
    <w:rsid w:val="00960ABD"/>
    <w:rsid w:val="0096488F"/>
    <w:rsid w:val="009E34F8"/>
    <w:rsid w:val="00A064D8"/>
    <w:rsid w:val="00A436F5"/>
    <w:rsid w:val="00A63BC9"/>
    <w:rsid w:val="00B00AF4"/>
    <w:rsid w:val="00B174D9"/>
    <w:rsid w:val="00B721F0"/>
    <w:rsid w:val="00B74344"/>
    <w:rsid w:val="00B90646"/>
    <w:rsid w:val="00BB3CD3"/>
    <w:rsid w:val="00BC0611"/>
    <w:rsid w:val="00BE7C16"/>
    <w:rsid w:val="00C05648"/>
    <w:rsid w:val="00C5018E"/>
    <w:rsid w:val="00C71F8C"/>
    <w:rsid w:val="00CA2F8A"/>
    <w:rsid w:val="00CA465C"/>
    <w:rsid w:val="00CB3292"/>
    <w:rsid w:val="00D5110C"/>
    <w:rsid w:val="00D659B1"/>
    <w:rsid w:val="00D66CD0"/>
    <w:rsid w:val="00D937BC"/>
    <w:rsid w:val="00DF744F"/>
    <w:rsid w:val="00E5602C"/>
    <w:rsid w:val="00E66207"/>
    <w:rsid w:val="00E82C16"/>
    <w:rsid w:val="00E8334A"/>
    <w:rsid w:val="00EA179A"/>
    <w:rsid w:val="00ED09AC"/>
    <w:rsid w:val="00EE0184"/>
    <w:rsid w:val="00F04652"/>
    <w:rsid w:val="00F06EEF"/>
    <w:rsid w:val="00F14D9B"/>
    <w:rsid w:val="00F25948"/>
    <w:rsid w:val="00F52480"/>
    <w:rsid w:val="00F73616"/>
    <w:rsid w:val="00F84DCE"/>
    <w:rsid w:val="00FD104E"/>
    <w:rsid w:val="00FE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39F7DCA"/>
  <w15:docId w15:val="{260388DD-9A5F-4499-AEA6-52AD4A47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Overskrift1">
    <w:name w:val="heading 1"/>
    <w:basedOn w:val="Normal"/>
    <w:next w:val="Normal"/>
    <w:qFormat/>
    <w:pPr>
      <w:keepNext/>
      <w:textAlignment w:val="auto"/>
      <w:outlineLvl w:val="0"/>
    </w:pPr>
    <w:rPr>
      <w:b/>
      <w:bCs/>
      <w:color w:val="FF0000"/>
    </w:rPr>
  </w:style>
  <w:style w:type="paragraph" w:styleId="Overskrift2">
    <w:name w:val="heading 2"/>
    <w:basedOn w:val="Normal"/>
    <w:next w:val="Normal"/>
    <w:qFormat/>
    <w:pPr>
      <w:keepNext/>
      <w:outlineLvl w:val="1"/>
    </w:pPr>
    <w:rPr>
      <w:b/>
      <w:bCs/>
      <w:szCs w:val="24"/>
    </w:rPr>
  </w:style>
  <w:style w:type="paragraph" w:styleId="Overskrift3">
    <w:name w:val="heading 3"/>
    <w:basedOn w:val="Normal"/>
    <w:next w:val="Normal"/>
    <w:qFormat/>
    <w:pPr>
      <w:keepNext/>
      <w:outlineLvl w:val="2"/>
    </w:pPr>
    <w:rPr>
      <w:b/>
      <w:bCs/>
      <w:color w:val="FF0000"/>
      <w:sz w:val="20"/>
    </w:rPr>
  </w:style>
  <w:style w:type="paragraph" w:styleId="Overskrift4">
    <w:name w:val="heading 4"/>
    <w:basedOn w:val="Normal"/>
    <w:next w:val="Normal"/>
    <w:qFormat/>
    <w:pPr>
      <w:keepNext/>
      <w:textAlignment w:val="auto"/>
      <w:outlineLvl w:val="3"/>
    </w:pPr>
    <w:rPr>
      <w:rFonts w:ascii="Verdana" w:hAnsi="Verdana"/>
      <w:b/>
      <w:bCs/>
      <w:color w:val="FF00FF"/>
      <w:sz w:val="16"/>
      <w:szCs w:val="1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703"/>
        <w:tab w:val="right" w:pos="9406"/>
      </w:tabs>
    </w:pPr>
    <w:rPr>
      <w:szCs w:val="24"/>
    </w:rPr>
  </w:style>
  <w:style w:type="character" w:styleId="Sidetall">
    <w:name w:val="page number"/>
    <w:basedOn w:val="Standardskriftforavsnitt"/>
    <w:semiHidden/>
  </w:style>
  <w:style w:type="paragraph" w:styleId="Brdtekst">
    <w:name w:val="Body Text"/>
    <w:basedOn w:val="Normal"/>
    <w:semiHidden/>
    <w:pPr>
      <w:textAlignment w:val="auto"/>
    </w:pPr>
    <w:rPr>
      <w:b/>
      <w:bCs/>
    </w:rPr>
  </w:style>
  <w:style w:type="paragraph" w:styleId="Bunntekst">
    <w:name w:val="footer"/>
    <w:basedOn w:val="Normal"/>
    <w:semiHidden/>
    <w:pPr>
      <w:tabs>
        <w:tab w:val="center" w:pos="4703"/>
        <w:tab w:val="right" w:pos="9406"/>
      </w:tabs>
    </w:pPr>
  </w:style>
  <w:style w:type="character" w:customStyle="1" w:styleId="TopptekstTegn">
    <w:name w:val="Topptekst Tegn"/>
    <w:rPr>
      <w:sz w:val="24"/>
      <w:szCs w:val="24"/>
    </w:rPr>
  </w:style>
  <w:style w:type="character" w:styleId="Hyperkobling">
    <w:name w:val="Hyperlink"/>
    <w:uiPriority w:val="99"/>
    <w:unhideWhenUsed/>
    <w:rsid w:val="00005915"/>
    <w:rPr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43D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43DD2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6620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6620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66207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6620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66207"/>
    <w:rPr>
      <w:b/>
      <w:bCs/>
    </w:rPr>
  </w:style>
  <w:style w:type="character" w:styleId="Sterk">
    <w:name w:val="Strong"/>
    <w:aliases w:val="Utheving Fet (Politiet)"/>
    <w:qFormat/>
    <w:rsid w:val="00570536"/>
    <w:rPr>
      <w:b/>
      <w:bCs/>
    </w:rPr>
  </w:style>
  <w:style w:type="table" w:styleId="Tabellrutenett">
    <w:name w:val="Table Grid"/>
    <w:basedOn w:val="Vanligtabell"/>
    <w:rsid w:val="00CA46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DokumenttypePolitiet">
    <w:name w:val="Øvrig: Dokumenttype (Politiet)"/>
    <w:link w:val="vrigDokumenttypePolitietTegn"/>
    <w:qFormat/>
    <w:rsid w:val="00CA465C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Standardskriftforavsnitt"/>
    <w:link w:val="vrigDokumenttypePolitiet"/>
    <w:rsid w:val="00CA465C"/>
    <w:rPr>
      <w:rFonts w:ascii="Verdana" w:hAnsi="Verdana"/>
      <w:sz w:val="22"/>
      <w:szCs w:val="24"/>
      <w:lang w:eastAsia="en-US"/>
    </w:rPr>
  </w:style>
  <w:style w:type="paragraph" w:customStyle="1" w:styleId="TabelloverskriftPolitiet">
    <w:name w:val="Tabell overskrift (Politiet)"/>
    <w:basedOn w:val="Normal"/>
    <w:link w:val="TabelloverskriftPolitietTegn"/>
    <w:qFormat/>
    <w:rsid w:val="00CA465C"/>
    <w:pPr>
      <w:overflowPunct/>
      <w:autoSpaceDE/>
      <w:autoSpaceDN/>
      <w:adjustRightInd/>
      <w:textAlignment w:val="auto"/>
    </w:pPr>
    <w:rPr>
      <w:rFonts w:ascii="Verdana" w:hAnsi="Verdana"/>
      <w:b/>
      <w:sz w:val="20"/>
      <w:szCs w:val="24"/>
      <w:lang w:eastAsia="en-US"/>
    </w:rPr>
  </w:style>
  <w:style w:type="paragraph" w:customStyle="1" w:styleId="TabelltekstPolitiet">
    <w:name w:val="Tabelltekst (Politiet)"/>
    <w:basedOn w:val="Normal"/>
    <w:link w:val="TabelltekstPolitietTegn"/>
    <w:qFormat/>
    <w:rsid w:val="00CA465C"/>
    <w:pPr>
      <w:overflowPunct/>
      <w:autoSpaceDE/>
      <w:autoSpaceDN/>
      <w:adjustRightInd/>
      <w:spacing w:line="260" w:lineRule="exact"/>
      <w:textAlignment w:val="auto"/>
    </w:pPr>
    <w:rPr>
      <w:rFonts w:ascii="Verdana" w:hAnsi="Verdana"/>
      <w:sz w:val="20"/>
      <w:szCs w:val="24"/>
      <w:lang w:eastAsia="en-US"/>
    </w:r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CA465C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CA465C"/>
    <w:rPr>
      <w:rFonts w:ascii="Verdana" w:hAnsi="Verdana"/>
      <w:szCs w:val="24"/>
      <w:lang w:eastAsia="en-US"/>
    </w:rPr>
  </w:style>
  <w:style w:type="paragraph" w:customStyle="1" w:styleId="vriginfotekstPolitiet">
    <w:name w:val="Øvrig infotekst (Politiet)"/>
    <w:basedOn w:val="Normal"/>
    <w:link w:val="vriginfotekstPolitietTegn"/>
    <w:qFormat/>
    <w:rsid w:val="00CA465C"/>
    <w:pPr>
      <w:overflowPunct/>
      <w:autoSpaceDE/>
      <w:autoSpaceDN/>
      <w:adjustRightInd/>
      <w:spacing w:line="220" w:lineRule="exact"/>
      <w:textAlignment w:val="auto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 infotekst (Politiet) Tegn"/>
    <w:basedOn w:val="Standardskriftforavsnitt"/>
    <w:link w:val="vriginfotekstPolitiet"/>
    <w:rsid w:val="00CA465C"/>
    <w:rPr>
      <w:rFonts w:ascii="Verdana" w:hAnsi="Verdana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3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a004\Google\Downloads\BP5%20Overtagelsesprotokoll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BP5 Overtagelsesprotokoll</Template>
  <TotalTime>0</TotalTime>
  <Pages>1</Pages>
  <Words>62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PFT</vt:lpstr>
    </vt:vector>
  </TitlesOfParts>
  <Company>politiet</Company>
  <LinksUpToDate>false</LinksUpToDate>
  <CharactersWithSpaces>498</CharactersWithSpaces>
  <SharedDoc>false</SharedDoc>
  <HLinks>
    <vt:vector size="6" baseType="variant">
      <vt:variant>
        <vt:i4>2949125</vt:i4>
      </vt:variant>
      <vt:variant>
        <vt:i4>22</vt:i4>
      </vt:variant>
      <vt:variant>
        <vt:i4>0</vt:i4>
      </vt:variant>
      <vt:variant>
        <vt:i4>5</vt:i4>
      </vt:variant>
      <vt:variant>
        <vt:lpwstr>mailto:PFTanskaffelser@politiet.no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PFT</dc:title>
  <dc:creator>Forfatter</dc:creator>
  <cp:lastModifiedBy>Kari Brøste Kjersem</cp:lastModifiedBy>
  <cp:revision>5</cp:revision>
  <cp:lastPrinted>2014-01-20T13:42:00Z</cp:lastPrinted>
  <dcterms:created xsi:type="dcterms:W3CDTF">2026-04-23T11:04:00Z</dcterms:created>
  <dcterms:modified xsi:type="dcterms:W3CDTF">2026-04-28T13:41:00Z</dcterms:modified>
  <cp:contentStatus/>
</cp:coreProperties>
</file>